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5D5" w:rsidRDefault="004755D5" w:rsidP="004755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FURMOUR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755D5" w:rsidRDefault="004755D5" w:rsidP="004755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</w:t>
      </w:r>
    </w:p>
    <w:p w:rsidR="004755D5" w:rsidRDefault="004755D5" w:rsidP="004755D5">
      <w:pPr>
        <w:rPr>
          <w:rFonts w:ascii="Times New Roman" w:hAnsi="Times New Roman" w:cs="Times New Roman"/>
        </w:rPr>
      </w:pPr>
    </w:p>
    <w:p w:rsidR="004755D5" w:rsidRDefault="004755D5" w:rsidP="004755D5">
      <w:pPr>
        <w:rPr>
          <w:rFonts w:ascii="Times New Roman" w:hAnsi="Times New Roman" w:cs="Times New Roman"/>
        </w:rPr>
      </w:pPr>
    </w:p>
    <w:p w:rsidR="004755D5" w:rsidRDefault="004755D5" w:rsidP="004755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Elizabeth(q.v.)</w:t>
      </w:r>
    </w:p>
    <w:p w:rsidR="004755D5" w:rsidRDefault="004755D5" w:rsidP="004755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:rsidR="004755D5" w:rsidRDefault="004755D5" w:rsidP="004755D5">
      <w:pPr>
        <w:rPr>
          <w:rFonts w:ascii="Times New Roman" w:hAnsi="Times New Roman" w:cs="Times New Roman"/>
        </w:rPr>
      </w:pPr>
    </w:p>
    <w:p w:rsidR="004755D5" w:rsidRDefault="004755D5" w:rsidP="004755D5">
      <w:pPr>
        <w:rPr>
          <w:rFonts w:ascii="Times New Roman" w:hAnsi="Times New Roman" w:cs="Times New Roman"/>
        </w:rPr>
      </w:pPr>
    </w:p>
    <w:p w:rsidR="004755D5" w:rsidRDefault="004755D5" w:rsidP="004755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1484 </w:t>
      </w:r>
      <w:r>
        <w:rPr>
          <w:rFonts w:ascii="Times New Roman" w:hAnsi="Times New Roman" w:cs="Times New Roman"/>
        </w:rPr>
        <w:tab/>
        <w:t>He had died by this time.  (ibid.)</w:t>
      </w:r>
    </w:p>
    <w:p w:rsidR="004755D5" w:rsidRDefault="004755D5" w:rsidP="004755D5">
      <w:pPr>
        <w:rPr>
          <w:rFonts w:ascii="Times New Roman" w:hAnsi="Times New Roman" w:cs="Times New Roman"/>
        </w:rPr>
      </w:pPr>
    </w:p>
    <w:p w:rsidR="004755D5" w:rsidRDefault="004755D5" w:rsidP="004755D5">
      <w:pPr>
        <w:rPr>
          <w:rFonts w:ascii="Times New Roman" w:hAnsi="Times New Roman" w:cs="Times New Roman"/>
        </w:rPr>
      </w:pPr>
    </w:p>
    <w:p w:rsidR="004755D5" w:rsidRDefault="004755D5" w:rsidP="004755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Elizabeth, Alexander Dykes(q.v.), Henry </w:t>
      </w:r>
      <w:proofErr w:type="spellStart"/>
      <w:r>
        <w:rPr>
          <w:rFonts w:ascii="Times New Roman" w:hAnsi="Times New Roman" w:cs="Times New Roman"/>
        </w:rPr>
        <w:t>Assheborn</w:t>
      </w:r>
      <w:proofErr w:type="spellEnd"/>
      <w:r>
        <w:rPr>
          <w:rFonts w:ascii="Times New Roman" w:hAnsi="Times New Roman" w:cs="Times New Roman"/>
        </w:rPr>
        <w:t>(q.v.) and Robert</w:t>
      </w:r>
    </w:p>
    <w:p w:rsidR="004755D5" w:rsidRDefault="004755D5" w:rsidP="004755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proofErr w:type="spellStart"/>
      <w:r>
        <w:rPr>
          <w:rFonts w:ascii="Times New Roman" w:hAnsi="Times New Roman" w:cs="Times New Roman"/>
        </w:rPr>
        <w:t>Coldale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4755D5" w:rsidRDefault="004755D5" w:rsidP="004755D5">
      <w:pPr>
        <w:rPr>
          <w:rFonts w:ascii="Times New Roman" w:hAnsi="Times New Roman" w:cs="Times New Roman"/>
        </w:rPr>
      </w:pPr>
    </w:p>
    <w:p w:rsidR="004755D5" w:rsidRDefault="004755D5" w:rsidP="004755D5">
      <w:pPr>
        <w:rPr>
          <w:rFonts w:ascii="Times New Roman" w:hAnsi="Times New Roman" w:cs="Times New Roman"/>
        </w:rPr>
      </w:pPr>
    </w:p>
    <w:p w:rsidR="004755D5" w:rsidRDefault="004755D5" w:rsidP="004755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November 2017</w:t>
      </w:r>
    </w:p>
    <w:p w:rsidR="006B2F86" w:rsidRPr="00E71FC3" w:rsidRDefault="004755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55D5" w:rsidRDefault="004755D5" w:rsidP="00E71FC3">
      <w:r>
        <w:separator/>
      </w:r>
    </w:p>
  </w:endnote>
  <w:endnote w:type="continuationSeparator" w:id="0">
    <w:p w:rsidR="004755D5" w:rsidRDefault="004755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55D5" w:rsidRDefault="004755D5" w:rsidP="00E71FC3">
      <w:r>
        <w:separator/>
      </w:r>
    </w:p>
  </w:footnote>
  <w:footnote w:type="continuationSeparator" w:id="0">
    <w:p w:rsidR="004755D5" w:rsidRDefault="004755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5D5"/>
    <w:rsid w:val="001A7C09"/>
    <w:rsid w:val="004755D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C883AC-9390-4176-A067-5BD917CE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55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2017-11-09T22:30:00Z</dcterms:created>
  <dcterms:modified xsi:type="dcterms:W3CDTF">2017-11-09T22:31:00Z</dcterms:modified>
</cp:coreProperties>
</file>